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8136b8" w14:textId="e8136b8">
      <w:pPr>
        <w:tabs>
          <w:tab w:val="left" w:pos="709"/>
        </w:tabs>
        <w15:collapsed w:val="false"/>
      </w:pPr>
      <w:r>
        <w:t xml:space="preserve">                </w:t>
      </w:r>
      <w:bookmarkStart w:name="_GoBack" w:id="0"/>
      <w:bookmarkEnd w:id="0"/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826F94">
        <w:rPr>
          <w:color w:val="FF0000"/>
        </w:rPr>
        <w:t>13</w:t>
      </w:r>
      <w:r w:rsidRPr="000B30FA" w:rsidR="00AE1F41">
        <w:t>. St-</w:t>
      </w:r>
      <w:r w:rsidR="00826F94">
        <w:t>1617/2022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26F94">
        <w:t>13</w:t>
      </w:r>
      <w:r w:rsidRPr="000B30FA" w:rsidR="00884690">
        <w:t>. St</w:t>
      </w:r>
      <w:r w:rsidRPr="000B30FA" w:rsidR="00B13065">
        <w:t>-</w:t>
      </w:r>
      <w:r w:rsidR="00826F94">
        <w:t>1617/2022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826F94" w:rsidP="00826F94" w:rsidRDefault="00826F94">
      <w:pPr>
        <w:tabs>
          <w:tab w:val="left" w:pos="709"/>
        </w:tabs>
        <w:ind w:left="1416" w:hanging="707"/>
        <w:jc w:val="both"/>
      </w:pPr>
      <w:proofErr w:type="spellStart"/>
      <w:r>
        <w:t>I.T</w:t>
      </w:r>
      <w:proofErr w:type="spellEnd"/>
      <w:r>
        <w:t xml:space="preserve">. MONT j.d.o.o. za izgradnju, rekonstrukciju i održavanje elektroenergetskih </w:t>
      </w:r>
    </w:p>
    <w:p w:rsidR="00826F94" w:rsidP="00826F94" w:rsidRDefault="00826F94">
      <w:pPr>
        <w:tabs>
          <w:tab w:val="left" w:pos="709"/>
        </w:tabs>
        <w:ind w:left="1416" w:hanging="707"/>
        <w:jc w:val="both"/>
      </w:pPr>
      <w:r>
        <w:t xml:space="preserve">postrojenja i instalacija, OIB: 54064094988, Antuna Gustava Matoša 40, 47000 </w:t>
      </w:r>
    </w:p>
    <w:p w:rsidRPr="000B30FA" w:rsidR="00826F94" w:rsidP="00826F94" w:rsidRDefault="00826F94">
      <w:pPr>
        <w:tabs>
          <w:tab w:val="left" w:pos="709"/>
        </w:tabs>
        <w:ind w:left="1416" w:hanging="707"/>
        <w:jc w:val="both"/>
      </w:pPr>
      <w:r>
        <w:t>Karlovac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P="00826F94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Nino R</w:t>
      </w:r>
      <w:r w:rsidR="00826F94">
        <w:t>adić</w:t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26F94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26F9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26F9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26F9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26F9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26F9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F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6F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6F9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6F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6F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St-1617/2022</izvorni_sadrzaj>
    <derivirana_varijabla naziv="DomainObject.Predmet.OznakaBroj_1">St-1617/2022</derivirana_varijabla>
  </DomainObject.Predmet.OznakaBroj>
  <DomainObject.Predmet.OznakaBrojOptuznogAkta>
    <izvorni_sadrzaj>04-06-22-2704</izvorni_sadrzaj>
    <derivirana_varijabla naziv="DomainObject.Predmet.OznakaBrojOptuznogAkta_1">04-06-22-2704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I.T. MONT j.d.o.o. za izgradnju, rekonstrukciju i održavanje elektroenergetskih postrojenja i instalacija</izvorni_sadrzaj>
    <derivirana_varijabla naziv="DomainObject.Predmet.ProtustrankaFormated_1">  I.T. MONT j.d.o.o. za izgradnju, rekonstrukciju i održavanje elektroenergetskih postrojenja i instalacija</derivirana_varijabla>
  </DomainObject.Predmet.ProtustrankaFormated>
  <DomainObject.Predmet.ProtustrankaFormatedOIB>
    <izvorni_sadrzaj>  I.T. MONT j.d.o.o. za izgradnju, rekonstrukciju i održavanje elektroenergetskih postrojenja i instalacija, OIB 54064094988</izvorni_sadrzaj>
    <derivirana_varijabla naziv="DomainObject.Predmet.ProtustrankaFormatedOIB_1">  I.T. MONT j.d.o.o. za izgradnju, rekonstrukciju i održavanje elektroenergetskih postrojenja i instalacija, OIB 54064094988</derivirana_varijabla>
  </DomainObject.Predmet.ProtustrankaFormatedOIB>
  <DomainObject.Predmet.ProtustrankaFormatedWithAdress>
    <izvorni_sadrzaj> I.T. MONT j.d.o.o. za izgradnju, rekonstrukciju i održavanje elektroenergetskih postrojenja i instalacija, Antuna Gustava Matoša 40, 47000 Karlovac</izvorni_sadrzaj>
    <derivirana_varijabla naziv="DomainObject.Predmet.ProtustrankaFormatedWithAdress_1"> I.T. MONT j.d.o.o. za izgradnju, rekonstrukciju i održavanje elektroenergetskih postrojenja i instalacija, Antuna Gustava Matoša 40, 47000 Karlovac</derivirana_varijabla>
  </DomainObject.Predmet.ProtustrankaFormatedWithAdress>
  <DomainObject.Predmet.ProtustrankaFormatedWithAdressOIB>
    <izvorni_sadrzaj> I.T. MONT j.d.o.o. za izgradnju, rekonstrukciju i održavanje elektroenergetskih postrojenja i instalacija, OIB 54064094988, Antuna Gustava Matoša 40, 47000 Karlovac</izvorni_sadrzaj>
    <derivirana_varijabla naziv="DomainObject.Predmet.ProtustrankaFormatedWithAdressOIB_1"> I.T. MONT j.d.o.o. za izgradnju, rekonstrukciju i održavanje elektroenergetskih postrojenja i instalacija, OIB 54064094988, Antuna Gustava Matoša 40, 47000 Karlovac</derivirana_varijabla>
  </DomainObject.Predmet.ProtustrankaFormatedWithAdressOIB>
  <DomainObject.Predmet.ProtustrankaWithAdress>
    <izvorni_sadrzaj>I.T. MONT j.d.o.o. za izgradnju, rekonstrukciju i održavanje elektroenergetskih postrojenja i instalacija Antuna Gustava Matoša 40, 47000 Karlovac</izvorni_sadrzaj>
    <derivirana_varijabla naziv="DomainObject.Predmet.ProtustrankaWithAdress_1">I.T. MONT j.d.o.o. za izgradnju, rekonstrukciju i održavanje elektroenergetskih postrojenja i instalacija Antuna Gustava Matoša 40, 47000 Karlovac</derivirana_varijabla>
  </DomainObject.Predmet.ProtustrankaWithAdress>
  <DomainObject.Predmet.ProtustrankaWithAdressOIB>
    <izvorni_sadrzaj>I.T. MONT j.d.o.o. za izgradnju, rekonstrukciju i održavanje elektroenergetskih postrojenja i instalacija, OIB 54064094988, Antuna Gustava Matoša 40, 47000 Karlovac</izvorni_sadrzaj>
    <derivirana_varijabla naziv="DomainObject.Predmet.ProtustrankaWithAdressOIB_1">I.T. MONT j.d.o.o. za izgradnju, rekonstrukciju i održavanje elektroenergetskih postrojenja i instalacija, OIB 54064094988, Antuna Gustava Matoša 40, 47000 Karlovac</derivirana_varijabla>
  </DomainObject.Predmet.ProtustrankaWithAdressOIB>
  <DomainObject.Predmet.ProtustrankaNazivFormated>
    <izvorni_sadrzaj>I.T. MONT j.d.o.o. za izgradnju, rekonstrukciju i održavanje elektroenergetskih postrojenja i instalacija</izvorni_sadrzaj>
    <derivirana_varijabla naziv="DomainObject.Predmet.ProtustrankaNazivFormated_1">I.T. MONT j.d.o.o. za izgradnju, rekonstrukciju i održavanje elektroenergetskih postrojenja i instalacija</derivirana_varijabla>
  </DomainObject.Predmet.ProtustrankaNazivFormated>
  <DomainObject.Predmet.ProtustrankaNazivFormatedOIB>
    <izvorni_sadrzaj>I.T. MONT j.d.o.o. za izgradnju, rekonstrukciju i održavanje elektroenergetskih postrojenja i instalacija, OIB 54064094988</izvorni_sadrzaj>
    <derivirana_varijabla naziv="DomainObject.Predmet.ProtustrankaNazivFormatedOIB_1">I.T. MONT j.d.o.o. za izgradnju, rekonstrukciju i održavanje elektroenergetskih postrojenja i instalacija, OIB 54064094988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I.T. MONT j.d.o.o. za izgradnju, rekonstrukciju i održavanje elektroenergetskih postrojenja i instalacija</item>
    </izvorni_sadrzaj>
    <derivirana_varijabla naziv="DomainObject.Predmet.ProtuStrankaListFormated_1">
      <item>I.T. MONT j.d.o.o. za izgradnju, rekonstrukciju i održavanje elektroenergetskih postrojenja i instalacija</item>
    </derivirana_varijabla>
  </DomainObject.Predmet.ProtuStrankaListFormated>
  <DomainObject.Predmet.ProtuStrankaListFormatedOIB>
    <izvorni_sadrzaj>
      <item>I.T. MONT j.d.o.o. za izgradnju, rekonstrukciju i održavanje elektroenergetskih postrojenja i instalacija, OIB 54064094988</item>
    </izvorni_sadrzaj>
    <derivirana_varijabla naziv="DomainObject.Predmet.ProtuStrankaListFormatedOIB_1">
      <item>I.T. MONT j.d.o.o. za izgradnju, rekonstrukciju i održavanje elektroenergetskih postrojenja i instalacija, OIB 54064094988</item>
    </derivirana_varijabla>
  </DomainObject.Predmet.ProtuStrankaListFormatedOIB>
  <DomainObject.Predmet.ProtuStrankaListFormatedWithAdress>
    <izvorni_sadrzaj>
      <item>I.T. MONT j.d.o.o. za izgradnju, rekonstrukciju i održavanje elektroenergetskih postrojenja i instalacija, Antuna Gustava Matoša 40, 47000 Karlovac</item>
    </izvorni_sadrzaj>
    <derivirana_varijabla naziv="DomainObject.Predmet.ProtuStrankaListFormatedWithAdress_1">
      <item>I.T. MONT j.d.o.o. za izgradnju, rekonstrukciju i održavanje elektroenergetskih postrojenja i instalacija, Antuna Gustava Matoša 40, 47000 Karlovac</item>
    </derivirana_varijabla>
  </DomainObject.Predmet.ProtuStrankaListFormatedWithAdress>
  <DomainObject.Predmet.ProtuStrankaListFormatedWithAdressOIB>
    <izvorni_sadrzaj>
      <item>I.T. MONT j.d.o.o. za izgradnju, rekonstrukciju i održavanje elektroenergetskih postrojenja i instalacija, OIB 54064094988, Antuna Gustava Matoša 40, 47000 Karlovac</item>
    </izvorni_sadrzaj>
    <derivirana_varijabla naziv="DomainObject.Predmet.ProtuStrankaListFormatedWithAdressOIB_1">
      <item>I.T. MONT j.d.o.o. za izgradnju, rekonstrukciju i održavanje elektroenergetskih postrojenja i instalacija, OIB 54064094988, Antuna Gustava Matoša 40, 47000 Karlovac</item>
    </derivirana_varijabla>
  </DomainObject.Predmet.ProtuStrankaListFormatedWithAdressOIB>
  <DomainObject.Predmet.ProtuStrankaListNazivFormated>
    <izvorni_sadrzaj>
      <item>I.T. MONT j.d.o.o. za izgradnju, rekonstrukciju i održavanje elektroenergetskih postrojenja i instalacija</item>
    </izvorni_sadrzaj>
    <derivirana_varijabla naziv="DomainObject.Predmet.ProtuStrankaListNazivFormated_1">
      <item>I.T. MONT j.d.o.o. za izgradnju, rekonstrukciju i održavanje elektroenergetskih postrojenja i instalacija</item>
    </derivirana_varijabla>
  </DomainObject.Predmet.ProtuStrankaListNazivFormated>
  <DomainObject.Predmet.ProtuStrankaListNazivFormatedOIB>
    <izvorni_sadrzaj>
      <item>I.T. MONT j.d.o.o. za izgradnju, rekonstrukciju i održavanje elektroenergetskih postrojenja i instalacija, OIB 54064094988</item>
    </izvorni_sadrzaj>
    <derivirana_varijabla naziv="DomainObject.Predmet.ProtuStrankaListNazivFormatedOIB_1">
      <item>I.T. MONT j.d.o.o. za izgradnju, rekonstrukciju i održavanje elektroenergetskih postrojenja i instalacija, OIB 54064094988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I.T. MONT j.d.o.o. za izgradnju, rekonstrukciju i održavanje elektroenergetskih postrojenja i instalacija</izvorni_sadrzaj>
    <derivirana_varijabla naziv="DomainObject.Predmet.ProtustrankaIDrugi_1">I.T. MONT j.d.o.o. za izgradnju, rekonstrukciju i održavanje elektroenergetskih postrojenja i instalacija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I.T. MONT j.d.o.o. za izgradnju, rekonstrukciju i održavanje elektroenergetskih postrojenja i instalacija, OIB 54064094988, Antuna Gustava Matoša 40, 47000 Karlovac</izvorni_sadrzaj>
    <derivirana_varijabla naziv="DomainObject.Predmet.ProtustrankaIDrugiAdressOIB_1">I.T. MONT j.d.o.o. za izgradnju, rekonstrukciju i održavanje elektroenergetskih postrojenja i instalacija, OIB 54064094988, Antuna Gustava Matoša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I.T. MONT j.d.o.o. za izgradnju, rekonstrukciju i održavanje elektroenergetskih postrojenja i instalacija</item>
      <item>Financijska agencija</item>
    </izvorni_sadrzaj>
    <derivirana_varijabla naziv="DomainObject.Predmet.SudioniciListNaziv_1">
      <item>I.T. MONT j.d.o.o. za izgradnju, rekonstrukciju i održavanje elektroenergetskih postrojenja i instalacija</item>
      <item>Financijska agencija</item>
    </derivirana_varijabla>
  </DomainObject.Predmet.SudioniciListNaziv>
  <DomainObject.Predmet.SudioniciListAdressOIB>
    <izvorni_sadrzaj>
      <item>I.T. MONT j.d.o.o. za izgradnju, rekonstrukciju i održavanje elektroenergetskih postrojenja i instalacija, OIB 54064094988, Antuna Gustava Matoša 40,47000 Karlovac</item>
      <item>Financijska agencija, OIB 85821130368, UL.PAVLA VITEZOVIĆA 1,47000 Karlovac</item>
    </izvorni_sadrzaj>
    <derivirana_varijabla naziv="DomainObject.Predmet.SudioniciListAdressOIB_1">
      <item>I.T. MONT j.d.o.o. za izgradnju, rekonstrukciju i održavanje elektroenergetskih postrojenja i instalacija, OIB 54064094988, Antuna Gustava Matoša 40,47000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54064094988</item>
      <item>, OIB 85821130368</item>
    </izvorni_sadrzaj>
    <derivirana_varijabla naziv="DomainObject.Predmet.SudioniciListNazivOIB_1">
      <item>, OIB 54064094988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911</properties:Characters>
  <properties:Lines>46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